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FA" w:rsidRPr="00FF360D" w:rsidRDefault="007106BF" w:rsidP="00804AC4">
      <w:pPr>
        <w:tabs>
          <w:tab w:val="left" w:pos="10915"/>
        </w:tabs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начальника Управления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Пензенской области и Р. Мордовия 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6950B8">
        <w:rPr>
          <w:sz w:val="28"/>
          <w:szCs w:val="28"/>
        </w:rPr>
        <w:t>О.В. Господинов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6E0547">
        <w:rPr>
          <w:sz w:val="28"/>
          <w:szCs w:val="28"/>
          <w:u w:val="single"/>
        </w:rPr>
        <w:t>12</w:t>
      </w:r>
      <w:r w:rsidRPr="00FF360D">
        <w:rPr>
          <w:sz w:val="28"/>
          <w:szCs w:val="28"/>
        </w:rPr>
        <w:t>»</w:t>
      </w:r>
      <w:r w:rsidR="006E0547">
        <w:rPr>
          <w:sz w:val="28"/>
          <w:szCs w:val="28"/>
          <w:u w:val="single"/>
        </w:rPr>
        <w:t>сентября</w:t>
      </w:r>
      <w:r w:rsidR="00BE62C8">
        <w:rPr>
          <w:sz w:val="28"/>
          <w:szCs w:val="28"/>
          <w:u w:val="single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AD3090">
        <w:rPr>
          <w:sz w:val="28"/>
          <w:szCs w:val="28"/>
        </w:rPr>
        <w:t>6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 w:rsidR="00EB640D"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 xml:space="preserve">автотранспортных средств перевозящих опасные грузы </w:t>
      </w:r>
      <w:r>
        <w:rPr>
          <w:b/>
          <w:sz w:val="28"/>
          <w:szCs w:val="28"/>
        </w:rPr>
        <w:t xml:space="preserve">на </w:t>
      </w:r>
      <w:r w:rsidR="006E0547">
        <w:rPr>
          <w:b/>
          <w:sz w:val="28"/>
          <w:szCs w:val="28"/>
        </w:rPr>
        <w:t>сентябрь</w:t>
      </w:r>
      <w:r w:rsidR="00BE62C8">
        <w:rPr>
          <w:b/>
          <w:sz w:val="28"/>
          <w:szCs w:val="28"/>
        </w:rPr>
        <w:t xml:space="preserve"> - </w:t>
      </w:r>
      <w:r w:rsidR="006E0547">
        <w:rPr>
          <w:b/>
          <w:sz w:val="28"/>
          <w:szCs w:val="28"/>
        </w:rPr>
        <w:t>декабрь</w:t>
      </w:r>
      <w:r w:rsidR="00BE62C8">
        <w:rPr>
          <w:b/>
          <w:sz w:val="28"/>
          <w:szCs w:val="28"/>
        </w:rPr>
        <w:t xml:space="preserve"> </w:t>
      </w:r>
      <w:r w:rsidR="00AC1B74" w:rsidRPr="00AC1B74">
        <w:rPr>
          <w:b/>
          <w:sz w:val="28"/>
          <w:szCs w:val="28"/>
        </w:rPr>
        <w:t>2016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/>
      </w:tblPr>
      <w:tblGrid>
        <w:gridCol w:w="2661"/>
        <w:gridCol w:w="1984"/>
        <w:gridCol w:w="10402"/>
      </w:tblGrid>
      <w:tr w:rsidR="00923BEB" w:rsidRPr="0038256D" w:rsidTr="00FE1ECA">
        <w:trPr>
          <w:trHeight w:val="266"/>
        </w:trPr>
        <w:tc>
          <w:tcPr>
            <w:tcW w:w="2661" w:type="dxa"/>
            <w:tcBorders>
              <w:bottom w:val="nil"/>
            </w:tcBorders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Число </w:t>
            </w:r>
          </w:p>
        </w:tc>
        <w:tc>
          <w:tcPr>
            <w:tcW w:w="1984" w:type="dxa"/>
            <w:tcBorders>
              <w:bottom w:val="nil"/>
            </w:tcBorders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2" w:type="dxa"/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Место проведения </w:t>
            </w:r>
          </w:p>
        </w:tc>
      </w:tr>
      <w:tr w:rsidR="006E0547" w:rsidRPr="0038256D" w:rsidTr="00FE1ECA">
        <w:trPr>
          <w:trHeight w:val="77"/>
        </w:trPr>
        <w:tc>
          <w:tcPr>
            <w:tcW w:w="26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0547" w:rsidRPr="00BE62C8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0547" w:rsidRPr="00BE62C8" w:rsidRDefault="006E0547" w:rsidP="00923BEB">
            <w:pPr>
              <w:jc w:val="center"/>
              <w:rPr>
                <w:sz w:val="26"/>
                <w:szCs w:val="26"/>
                <w:vertAlign w:val="superscript"/>
              </w:rPr>
            </w:pPr>
          </w:p>
        </w:tc>
        <w:tc>
          <w:tcPr>
            <w:tcW w:w="10402" w:type="dxa"/>
            <w:vMerge w:val="restart"/>
            <w:tcBorders>
              <w:left w:val="single" w:sz="4" w:space="0" w:color="auto"/>
            </w:tcBorders>
            <w:vAlign w:val="center"/>
          </w:tcPr>
          <w:p w:rsidR="006E0547" w:rsidRPr="0038256D" w:rsidRDefault="006E0547" w:rsidP="0012172E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Межрегиональное управления государственного автодорожного надзора по Пензенской области и Республике Мордовия</w:t>
            </w:r>
          </w:p>
          <w:p w:rsidR="006E0547" w:rsidRPr="0038256D" w:rsidRDefault="006E0547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3А,тел/факс: (8412) 56-09-98</w:t>
            </w:r>
          </w:p>
          <w:p w:rsidR="006E0547" w:rsidRPr="0038256D" w:rsidRDefault="006E0547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E-mail:ugadn_58plus13@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.ru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сайт:http://www.ространснадзор58-13.рф</w:t>
            </w:r>
          </w:p>
          <w:p w:rsidR="006E0547" w:rsidRPr="0038256D" w:rsidRDefault="006E0547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 Господинов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О.В.тел. (8412) 56-44-82</w:t>
            </w:r>
          </w:p>
          <w:p w:rsidR="006E0547" w:rsidRPr="0038256D" w:rsidRDefault="006E0547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комиссии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Гатамова Е.В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 тел. (8412) 20-21-12</w:t>
            </w:r>
          </w:p>
          <w:p w:rsidR="006E0547" w:rsidRPr="00AC1B74" w:rsidRDefault="006E0547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547" w:rsidRPr="0038256D" w:rsidRDefault="006E0547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6E0547" w:rsidRPr="0038256D" w:rsidRDefault="006E0547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"Пензенская государственная сельскохозяйственная академия</w:t>
            </w:r>
          </w:p>
          <w:p w:rsidR="006E0547" w:rsidRPr="0038256D" w:rsidRDefault="006E0547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г. Пенза, ул. Совхоз-техникум, 2 Б, </w:t>
            </w:r>
          </w:p>
          <w:p w:rsidR="006E0547" w:rsidRPr="00AC1B74" w:rsidRDefault="006E0547" w:rsidP="00AC5F2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547" w:rsidRPr="0038256D" w:rsidRDefault="006E0547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учреждение "Пензенский областной учебно-курсовой комбинат автомобильного транспорта"</w:t>
            </w:r>
          </w:p>
          <w:p w:rsidR="006E0547" w:rsidRPr="0038256D" w:rsidRDefault="006E0547" w:rsidP="00FC64EF">
            <w:pPr>
              <w:autoSpaceDE w:val="0"/>
              <w:autoSpaceDN w:val="0"/>
              <w:ind w:right="-49"/>
              <w:jc w:val="center"/>
              <w:rPr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г Пенза, ул. Измайлова,48 </w:t>
            </w:r>
          </w:p>
        </w:tc>
      </w:tr>
      <w:tr w:rsidR="006E0547" w:rsidRPr="0038256D" w:rsidTr="006E0547">
        <w:trPr>
          <w:trHeight w:val="700"/>
        </w:trPr>
        <w:tc>
          <w:tcPr>
            <w:tcW w:w="2661" w:type="dxa"/>
            <w:vAlign w:val="center"/>
          </w:tcPr>
          <w:p w:rsidR="006E0547" w:rsidRPr="006E0547" w:rsidRDefault="006E0547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07.10.2016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2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547" w:rsidRPr="0038256D" w:rsidTr="006E0547">
        <w:trPr>
          <w:trHeight w:val="650"/>
        </w:trPr>
        <w:tc>
          <w:tcPr>
            <w:tcW w:w="2661" w:type="dxa"/>
            <w:vAlign w:val="center"/>
          </w:tcPr>
          <w:p w:rsidR="006E0547" w:rsidRPr="006E0547" w:rsidRDefault="006E0547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21.10.2016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2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6E0547">
        <w:trPr>
          <w:trHeight w:val="606"/>
        </w:trPr>
        <w:tc>
          <w:tcPr>
            <w:tcW w:w="2661" w:type="dxa"/>
            <w:vAlign w:val="center"/>
          </w:tcPr>
          <w:p w:rsidR="006E0547" w:rsidRPr="006E0547" w:rsidRDefault="006E0547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11.11.2016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2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6E0547">
        <w:trPr>
          <w:trHeight w:val="687"/>
        </w:trPr>
        <w:tc>
          <w:tcPr>
            <w:tcW w:w="2661" w:type="dxa"/>
            <w:vAlign w:val="center"/>
          </w:tcPr>
          <w:p w:rsidR="006E0547" w:rsidRPr="006E0547" w:rsidRDefault="006E0547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25.11.2016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2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FA6E49">
        <w:trPr>
          <w:trHeight w:val="706"/>
        </w:trPr>
        <w:tc>
          <w:tcPr>
            <w:tcW w:w="2661" w:type="dxa"/>
            <w:vAlign w:val="center"/>
          </w:tcPr>
          <w:p w:rsidR="006E0547" w:rsidRPr="006E0547" w:rsidRDefault="006E0547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2.12.2016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2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  <w:tr w:rsidR="006E0547" w:rsidRPr="0038256D" w:rsidTr="00FA6E49">
        <w:trPr>
          <w:trHeight w:val="703"/>
        </w:trPr>
        <w:tc>
          <w:tcPr>
            <w:tcW w:w="2661" w:type="dxa"/>
            <w:vAlign w:val="center"/>
          </w:tcPr>
          <w:p w:rsidR="006E0547" w:rsidRPr="006E0547" w:rsidRDefault="006E0547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16.12.2016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E0547" w:rsidRPr="006E0547" w:rsidRDefault="006E0547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054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6E05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2" w:type="dxa"/>
            <w:vMerge/>
            <w:tcBorders>
              <w:left w:val="single" w:sz="4" w:space="0" w:color="auto"/>
            </w:tcBorders>
          </w:tcPr>
          <w:p w:rsidR="006E0547" w:rsidRPr="0038256D" w:rsidRDefault="006E0547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97546" w:rsidRPr="0038256D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>*Об изменениях графика (отмене или переносе заседания ЭК)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 xml:space="preserve">Секретарь экзаменационной комиссии в Пензенской области                                                                                         </w:t>
      </w:r>
      <w:r w:rsidR="00BE62C8">
        <w:rPr>
          <w:sz w:val="26"/>
          <w:szCs w:val="26"/>
        </w:rPr>
        <w:t xml:space="preserve">  </w:t>
      </w:r>
      <w:r w:rsidRPr="00F64B7E">
        <w:rPr>
          <w:sz w:val="26"/>
          <w:szCs w:val="26"/>
        </w:rPr>
        <w:t xml:space="preserve">   </w:t>
      </w:r>
      <w:r w:rsidR="00BE62C8">
        <w:rPr>
          <w:sz w:val="26"/>
          <w:szCs w:val="26"/>
        </w:rPr>
        <w:t>Гатамова Е.В.</w:t>
      </w:r>
    </w:p>
    <w:sectPr w:rsidR="00037E25" w:rsidSect="001217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DBD" w:rsidRDefault="00EE5DBD" w:rsidP="00BE62C8">
      <w:r>
        <w:separator/>
      </w:r>
    </w:p>
  </w:endnote>
  <w:endnote w:type="continuationSeparator" w:id="1">
    <w:p w:rsidR="00EE5DBD" w:rsidRDefault="00EE5DBD" w:rsidP="00BE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DBD" w:rsidRDefault="00EE5DBD" w:rsidP="00BE62C8">
      <w:r>
        <w:separator/>
      </w:r>
    </w:p>
  </w:footnote>
  <w:footnote w:type="continuationSeparator" w:id="1">
    <w:p w:rsidR="00EE5DBD" w:rsidRDefault="00EE5DBD" w:rsidP="00BE62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721"/>
    <w:rsid w:val="0002006D"/>
    <w:rsid w:val="00022DC8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83577"/>
    <w:rsid w:val="00097A1B"/>
    <w:rsid w:val="000C7A94"/>
    <w:rsid w:val="000D08A8"/>
    <w:rsid w:val="000D6E72"/>
    <w:rsid w:val="000E0C8D"/>
    <w:rsid w:val="00105507"/>
    <w:rsid w:val="0011031C"/>
    <w:rsid w:val="001113E7"/>
    <w:rsid w:val="00111F77"/>
    <w:rsid w:val="0012172E"/>
    <w:rsid w:val="0015719D"/>
    <w:rsid w:val="0016492A"/>
    <w:rsid w:val="001678DC"/>
    <w:rsid w:val="001A3251"/>
    <w:rsid w:val="001B5AA2"/>
    <w:rsid w:val="001C4C80"/>
    <w:rsid w:val="001D6AF9"/>
    <w:rsid w:val="001F0E2A"/>
    <w:rsid w:val="0022096F"/>
    <w:rsid w:val="00230EB2"/>
    <w:rsid w:val="00246CC6"/>
    <w:rsid w:val="00251424"/>
    <w:rsid w:val="00263D14"/>
    <w:rsid w:val="00264FA6"/>
    <w:rsid w:val="002671FE"/>
    <w:rsid w:val="0027427A"/>
    <w:rsid w:val="0028696F"/>
    <w:rsid w:val="002B00E8"/>
    <w:rsid w:val="002E3D1B"/>
    <w:rsid w:val="002F4934"/>
    <w:rsid w:val="00302538"/>
    <w:rsid w:val="00310FE5"/>
    <w:rsid w:val="003127C3"/>
    <w:rsid w:val="00322F8A"/>
    <w:rsid w:val="00335DB1"/>
    <w:rsid w:val="00337DF6"/>
    <w:rsid w:val="0037673D"/>
    <w:rsid w:val="0038256D"/>
    <w:rsid w:val="00382724"/>
    <w:rsid w:val="00390987"/>
    <w:rsid w:val="003A29A3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A5449"/>
    <w:rsid w:val="004B28EF"/>
    <w:rsid w:val="004D4514"/>
    <w:rsid w:val="004D4704"/>
    <w:rsid w:val="005116E2"/>
    <w:rsid w:val="0053371A"/>
    <w:rsid w:val="00534811"/>
    <w:rsid w:val="005405C6"/>
    <w:rsid w:val="005440E4"/>
    <w:rsid w:val="005701FD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852C0"/>
    <w:rsid w:val="006864B4"/>
    <w:rsid w:val="00687D6B"/>
    <w:rsid w:val="00695BCF"/>
    <w:rsid w:val="006B0A3E"/>
    <w:rsid w:val="006C1C49"/>
    <w:rsid w:val="006E0547"/>
    <w:rsid w:val="006F6B9E"/>
    <w:rsid w:val="00707A9C"/>
    <w:rsid w:val="007106BF"/>
    <w:rsid w:val="007272F9"/>
    <w:rsid w:val="00730AD6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6776"/>
    <w:rsid w:val="00804AC4"/>
    <w:rsid w:val="00807B95"/>
    <w:rsid w:val="00815376"/>
    <w:rsid w:val="00815EEC"/>
    <w:rsid w:val="0083109F"/>
    <w:rsid w:val="00836B7F"/>
    <w:rsid w:val="00850768"/>
    <w:rsid w:val="008512E6"/>
    <w:rsid w:val="008740E8"/>
    <w:rsid w:val="00894721"/>
    <w:rsid w:val="00897546"/>
    <w:rsid w:val="008A66B8"/>
    <w:rsid w:val="008B1300"/>
    <w:rsid w:val="008B4FA9"/>
    <w:rsid w:val="008C044E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57CAC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9E7A37"/>
    <w:rsid w:val="00A06773"/>
    <w:rsid w:val="00A106C6"/>
    <w:rsid w:val="00A17C54"/>
    <w:rsid w:val="00A30168"/>
    <w:rsid w:val="00A36D72"/>
    <w:rsid w:val="00A3736F"/>
    <w:rsid w:val="00A43B86"/>
    <w:rsid w:val="00A6613E"/>
    <w:rsid w:val="00A803FA"/>
    <w:rsid w:val="00AC1B74"/>
    <w:rsid w:val="00AC5F2C"/>
    <w:rsid w:val="00AD27BE"/>
    <w:rsid w:val="00AD3090"/>
    <w:rsid w:val="00AD3CA4"/>
    <w:rsid w:val="00B0020C"/>
    <w:rsid w:val="00B0665A"/>
    <w:rsid w:val="00B106FC"/>
    <w:rsid w:val="00B128DD"/>
    <w:rsid w:val="00B20D77"/>
    <w:rsid w:val="00B23DA2"/>
    <w:rsid w:val="00B31260"/>
    <w:rsid w:val="00B31994"/>
    <w:rsid w:val="00B35820"/>
    <w:rsid w:val="00B437E6"/>
    <w:rsid w:val="00B52758"/>
    <w:rsid w:val="00B52BB7"/>
    <w:rsid w:val="00B533E9"/>
    <w:rsid w:val="00B82ED6"/>
    <w:rsid w:val="00B873D4"/>
    <w:rsid w:val="00B90BB9"/>
    <w:rsid w:val="00BB303B"/>
    <w:rsid w:val="00BC03D6"/>
    <w:rsid w:val="00BC68FE"/>
    <w:rsid w:val="00BD26ED"/>
    <w:rsid w:val="00BD4E7E"/>
    <w:rsid w:val="00BE0368"/>
    <w:rsid w:val="00BE088A"/>
    <w:rsid w:val="00BE36E1"/>
    <w:rsid w:val="00BE62C8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4BF4"/>
    <w:rsid w:val="00CC7CD7"/>
    <w:rsid w:val="00CE4518"/>
    <w:rsid w:val="00CF0AAE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67413"/>
    <w:rsid w:val="00D740DD"/>
    <w:rsid w:val="00D849C8"/>
    <w:rsid w:val="00DA3BF1"/>
    <w:rsid w:val="00DC0F12"/>
    <w:rsid w:val="00DC3EE9"/>
    <w:rsid w:val="00DC4ED1"/>
    <w:rsid w:val="00DD2BB5"/>
    <w:rsid w:val="00DD336A"/>
    <w:rsid w:val="00DF7548"/>
    <w:rsid w:val="00E174B3"/>
    <w:rsid w:val="00E4580C"/>
    <w:rsid w:val="00E57779"/>
    <w:rsid w:val="00E60F56"/>
    <w:rsid w:val="00E7570F"/>
    <w:rsid w:val="00E906CB"/>
    <w:rsid w:val="00E953AD"/>
    <w:rsid w:val="00EB1C30"/>
    <w:rsid w:val="00EB640D"/>
    <w:rsid w:val="00EB7499"/>
    <w:rsid w:val="00EE5DBD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6374"/>
    <w:rsid w:val="00FE0DBD"/>
    <w:rsid w:val="00FE1ECA"/>
    <w:rsid w:val="00FE6777"/>
    <w:rsid w:val="00FF3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9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  <w:style w:type="paragraph" w:styleId="a6">
    <w:name w:val="header"/>
    <w:basedOn w:val="a"/>
    <w:link w:val="a7"/>
    <w:rsid w:val="00BE62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E62C8"/>
    <w:rPr>
      <w:sz w:val="24"/>
      <w:szCs w:val="24"/>
    </w:rPr>
  </w:style>
  <w:style w:type="paragraph" w:styleId="a8">
    <w:name w:val="footer"/>
    <w:basedOn w:val="a"/>
    <w:link w:val="a9"/>
    <w:rsid w:val="00BE62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E62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B989-29FE-4662-89BB-F4FFB1CD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322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sd</cp:lastModifiedBy>
  <cp:revision>15</cp:revision>
  <cp:lastPrinted>2016-09-15T05:59:00Z</cp:lastPrinted>
  <dcterms:created xsi:type="dcterms:W3CDTF">2016-03-27T12:24:00Z</dcterms:created>
  <dcterms:modified xsi:type="dcterms:W3CDTF">2016-09-15T06:13:00Z</dcterms:modified>
</cp:coreProperties>
</file>