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 w:rsidR="00B062EB">
        <w:rPr>
          <w:sz w:val="28"/>
          <w:szCs w:val="28"/>
        </w:rPr>
        <w:t>-</w:t>
      </w:r>
    </w:p>
    <w:p w:rsidR="00B062E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з</w:t>
      </w:r>
      <w:r w:rsidR="007A798B">
        <w:rPr>
          <w:sz w:val="28"/>
          <w:szCs w:val="28"/>
        </w:rPr>
        <w:t xml:space="preserve">ам. начальника </w:t>
      </w:r>
      <w:r>
        <w:rPr>
          <w:sz w:val="28"/>
          <w:szCs w:val="28"/>
        </w:rPr>
        <w:t xml:space="preserve">Нижне-Волжского </w:t>
      </w:r>
    </w:p>
    <w:p w:rsidR="007A798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межрегионального у</w:t>
      </w:r>
      <w:r w:rsidR="007A798B">
        <w:rPr>
          <w:sz w:val="28"/>
          <w:szCs w:val="28"/>
        </w:rPr>
        <w:t xml:space="preserve">правления </w:t>
      </w:r>
    </w:p>
    <w:p w:rsidR="00780023" w:rsidRPr="00FF360D" w:rsidRDefault="007A798B" w:rsidP="00B062EB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 xml:space="preserve">О.В. </w:t>
      </w:r>
      <w:proofErr w:type="spellStart"/>
      <w:r w:rsidR="00923BEB" w:rsidRPr="006950B8">
        <w:rPr>
          <w:sz w:val="28"/>
          <w:szCs w:val="28"/>
        </w:rPr>
        <w:t>Господинов</w:t>
      </w:r>
      <w:proofErr w:type="spellEnd"/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CD6B52">
        <w:rPr>
          <w:sz w:val="28"/>
          <w:szCs w:val="28"/>
        </w:rPr>
        <w:t>18</w:t>
      </w:r>
      <w:r w:rsidRPr="00FF360D">
        <w:rPr>
          <w:sz w:val="28"/>
          <w:szCs w:val="28"/>
        </w:rPr>
        <w:t>»</w:t>
      </w:r>
      <w:r w:rsidR="00182AA8">
        <w:rPr>
          <w:sz w:val="28"/>
          <w:szCs w:val="28"/>
        </w:rPr>
        <w:t xml:space="preserve"> </w:t>
      </w:r>
      <w:r w:rsidR="00CD6B52">
        <w:rPr>
          <w:sz w:val="28"/>
          <w:szCs w:val="28"/>
        </w:rPr>
        <w:t>декабря</w:t>
      </w:r>
      <w:r w:rsidR="00182AA8">
        <w:rPr>
          <w:sz w:val="28"/>
          <w:szCs w:val="28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086832">
        <w:rPr>
          <w:sz w:val="28"/>
          <w:szCs w:val="28"/>
        </w:rPr>
        <w:t>7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>автотранспортных средств</w:t>
      </w:r>
      <w:r w:rsidR="00B062EB">
        <w:rPr>
          <w:b/>
          <w:sz w:val="28"/>
          <w:szCs w:val="28"/>
        </w:rPr>
        <w:t>,</w:t>
      </w:r>
      <w:r w:rsidRPr="00923BEB">
        <w:rPr>
          <w:b/>
          <w:sz w:val="28"/>
          <w:szCs w:val="28"/>
        </w:rPr>
        <w:t xml:space="preserve"> перевозящих опасные грузы </w:t>
      </w:r>
      <w:r>
        <w:rPr>
          <w:b/>
          <w:sz w:val="28"/>
          <w:szCs w:val="28"/>
        </w:rPr>
        <w:t xml:space="preserve">на </w:t>
      </w:r>
      <w:r w:rsidR="00CD6B52">
        <w:rPr>
          <w:b/>
          <w:sz w:val="28"/>
          <w:szCs w:val="28"/>
        </w:rPr>
        <w:t>январь</w:t>
      </w:r>
      <w:r w:rsidR="00D67B11">
        <w:rPr>
          <w:b/>
          <w:sz w:val="28"/>
          <w:szCs w:val="28"/>
        </w:rPr>
        <w:t xml:space="preserve"> </w:t>
      </w:r>
      <w:r w:rsidR="00BE62C8">
        <w:rPr>
          <w:b/>
          <w:sz w:val="28"/>
          <w:szCs w:val="28"/>
        </w:rPr>
        <w:t xml:space="preserve">- </w:t>
      </w:r>
      <w:r w:rsidR="00CD6B52">
        <w:rPr>
          <w:b/>
          <w:sz w:val="28"/>
          <w:szCs w:val="28"/>
        </w:rPr>
        <w:t>март</w:t>
      </w:r>
      <w:r w:rsidR="00BE62C8">
        <w:rPr>
          <w:b/>
          <w:sz w:val="28"/>
          <w:szCs w:val="28"/>
        </w:rPr>
        <w:t xml:space="preserve"> </w:t>
      </w:r>
      <w:r w:rsidR="00CD6B52">
        <w:rPr>
          <w:b/>
          <w:sz w:val="28"/>
          <w:szCs w:val="28"/>
        </w:rPr>
        <w:t>2018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 w:firstRow="1" w:lastRow="0" w:firstColumn="1" w:lastColumn="0" w:noHBand="0" w:noVBand="1"/>
      </w:tblPr>
      <w:tblGrid>
        <w:gridCol w:w="2662"/>
        <w:gridCol w:w="1984"/>
        <w:gridCol w:w="10401"/>
      </w:tblGrid>
      <w:tr w:rsidR="00923BEB" w:rsidRPr="0038256D" w:rsidTr="00086832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CD6B52" w:rsidRPr="0038256D" w:rsidTr="00CD6B52">
        <w:trPr>
          <w:trHeight w:val="704"/>
        </w:trPr>
        <w:tc>
          <w:tcPr>
            <w:tcW w:w="2662" w:type="dxa"/>
            <w:vAlign w:val="center"/>
          </w:tcPr>
          <w:p w:rsidR="00CD6B52" w:rsidRPr="00B062EB" w:rsidRDefault="00CD6B5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12.01.2018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D6B52" w:rsidRPr="006E0547" w:rsidRDefault="00CD6B52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  <w:vAlign w:val="center"/>
          </w:tcPr>
          <w:p w:rsidR="00CD6B52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B52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6B52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Нижне-Волжское межрегиональное управление</w:t>
            </w:r>
          </w:p>
          <w:p w:rsidR="00CD6B52" w:rsidRPr="0038256D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государственного автодорожного надзора </w:t>
            </w:r>
          </w:p>
          <w:p w:rsidR="00CD6B52" w:rsidRPr="0038256D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№ 21,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тел/факс: (8412) 56-09-98</w:t>
            </w:r>
          </w:p>
          <w:p w:rsidR="00CD6B52" w:rsidRPr="00EF6710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6710">
              <w:t xml:space="preserve"> </w:t>
            </w:r>
            <w:proofErr w:type="spellStart"/>
            <w:r w:rsidRPr="00B0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nvmugadn</w:t>
            </w:r>
            <w:proofErr w:type="spellEnd"/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@</w:t>
            </w:r>
            <w:r w:rsidRPr="00B0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B0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Pr="00EF67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://</w:t>
            </w:r>
            <w:r w:rsidRPr="00EF6710">
              <w:t xml:space="preserve"> </w:t>
            </w:r>
            <w:proofErr w:type="spellStart"/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ugadn</w:t>
            </w:r>
            <w:proofErr w:type="spellEnd"/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5813.</w:t>
            </w:r>
            <w:proofErr w:type="spellStart"/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</w:t>
            </w:r>
            <w:proofErr w:type="spellEnd"/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rostransnadzor</w:t>
            </w:r>
            <w:proofErr w:type="spellEnd"/>
            <w:r w:rsidRPr="00EF67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  <w:p w:rsidR="00CD6B52" w:rsidRPr="0038256D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комиссии </w:t>
            </w:r>
            <w:proofErr w:type="spell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Господинов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</w:t>
            </w:r>
            <w:proofErr w:type="spellEnd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. (8412) 56-44-82</w:t>
            </w:r>
          </w:p>
          <w:p w:rsidR="00CD6B52" w:rsidRPr="0038256D" w:rsidRDefault="00CD6B52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М.А.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тел. (8412)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52-43-96</w:t>
            </w:r>
          </w:p>
          <w:p w:rsidR="00CD6B52" w:rsidRPr="0038256D" w:rsidRDefault="00CD6B52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CD6B52" w:rsidRPr="0038256D" w:rsidTr="00CD6B52">
        <w:trPr>
          <w:trHeight w:val="714"/>
        </w:trPr>
        <w:tc>
          <w:tcPr>
            <w:tcW w:w="2662" w:type="dxa"/>
            <w:vAlign w:val="center"/>
          </w:tcPr>
          <w:p w:rsidR="00CD6B52" w:rsidRPr="00B062EB" w:rsidRDefault="00CD6B5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26.01.2018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D6B52" w:rsidRPr="006E0547" w:rsidRDefault="00CD6B52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CD6B52" w:rsidRPr="0038256D" w:rsidRDefault="00CD6B52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CD6B52" w:rsidRPr="0038256D" w:rsidTr="00CD6B52">
        <w:trPr>
          <w:trHeight w:val="682"/>
        </w:trPr>
        <w:tc>
          <w:tcPr>
            <w:tcW w:w="2662" w:type="dxa"/>
            <w:vAlign w:val="center"/>
          </w:tcPr>
          <w:p w:rsidR="00CD6B52" w:rsidRPr="00B062EB" w:rsidRDefault="00CD6B5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09.02.2018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D6B52" w:rsidRPr="006E0547" w:rsidRDefault="00CD6B52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CD6B52" w:rsidRPr="0038256D" w:rsidRDefault="00CD6B52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EF6710" w:rsidRPr="0038256D" w:rsidTr="00CD6B52">
        <w:trPr>
          <w:trHeight w:val="706"/>
        </w:trPr>
        <w:tc>
          <w:tcPr>
            <w:tcW w:w="2662" w:type="dxa"/>
            <w:vAlign w:val="center"/>
          </w:tcPr>
          <w:p w:rsidR="00EF6710" w:rsidRDefault="00EF6710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.02.2018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6710" w:rsidRPr="006E0547" w:rsidRDefault="00EF6710" w:rsidP="00CD6B52">
            <w:pPr>
              <w:jc w:val="center"/>
              <w:rPr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  <w:bookmarkStart w:id="0" w:name="_GoBack"/>
            <w:bookmarkEnd w:id="0"/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EF6710" w:rsidRPr="0038256D" w:rsidRDefault="00EF6710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CD6B52" w:rsidRPr="0038256D" w:rsidTr="00CD6B52">
        <w:trPr>
          <w:trHeight w:val="706"/>
        </w:trPr>
        <w:tc>
          <w:tcPr>
            <w:tcW w:w="2662" w:type="dxa"/>
            <w:vAlign w:val="center"/>
          </w:tcPr>
          <w:p w:rsidR="00CD6B52" w:rsidRDefault="00CD6B52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02.03.2018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D6B52" w:rsidRPr="00CD6B52" w:rsidRDefault="00CD6B52" w:rsidP="00CD6B52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CD6B52" w:rsidRPr="0038256D" w:rsidRDefault="00CD6B52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CD6B52" w:rsidRPr="0038256D" w:rsidTr="00CD6B52">
        <w:trPr>
          <w:trHeight w:val="702"/>
        </w:trPr>
        <w:tc>
          <w:tcPr>
            <w:tcW w:w="2662" w:type="dxa"/>
            <w:vAlign w:val="center"/>
          </w:tcPr>
          <w:p w:rsidR="00CD6B52" w:rsidRDefault="00CD6B52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23.03.2018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D6B52" w:rsidRPr="006E0547" w:rsidRDefault="00CD6B52" w:rsidP="00CD6B52">
            <w:pPr>
              <w:jc w:val="center"/>
              <w:rPr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CD6B52" w:rsidRPr="0038256D" w:rsidRDefault="00CD6B52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B062EB" w:rsidRDefault="00B062EB" w:rsidP="00B062EB">
      <w:pPr>
        <w:tabs>
          <w:tab w:val="left" w:pos="1438"/>
        </w:tabs>
        <w:spacing w:line="206" w:lineRule="exact"/>
        <w:rPr>
          <w:sz w:val="26"/>
          <w:szCs w:val="2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 xml:space="preserve">*Об изменениях графика (отмене или переносе заседания </w:t>
      </w:r>
      <w:r w:rsidR="00B062EB">
        <w:rPr>
          <w:sz w:val="26"/>
          <w:szCs w:val="26"/>
        </w:rPr>
        <w:t>Т</w:t>
      </w:r>
      <w:r w:rsidRPr="0038256D">
        <w:rPr>
          <w:sz w:val="26"/>
          <w:szCs w:val="26"/>
        </w:rPr>
        <w:t>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proofErr w:type="spellStart"/>
      <w:r w:rsidR="00086832">
        <w:rPr>
          <w:sz w:val="26"/>
          <w:szCs w:val="26"/>
        </w:rPr>
        <w:t>Пойда</w:t>
      </w:r>
      <w:proofErr w:type="spellEnd"/>
      <w:r w:rsidR="00086832">
        <w:rPr>
          <w:sz w:val="26"/>
          <w:szCs w:val="26"/>
        </w:rPr>
        <w:t xml:space="preserve"> М.А.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E9E" w:rsidRDefault="00E94E9E" w:rsidP="00BE62C8">
      <w:r>
        <w:separator/>
      </w:r>
    </w:p>
  </w:endnote>
  <w:endnote w:type="continuationSeparator" w:id="0">
    <w:p w:rsidR="00E94E9E" w:rsidRDefault="00E94E9E" w:rsidP="00BE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E9E" w:rsidRDefault="00E94E9E" w:rsidP="00BE62C8">
      <w:r>
        <w:separator/>
      </w:r>
    </w:p>
  </w:footnote>
  <w:footnote w:type="continuationSeparator" w:id="0">
    <w:p w:rsidR="00E94E9E" w:rsidRDefault="00E94E9E" w:rsidP="00BE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2BA8"/>
    <w:rsid w:val="00083577"/>
    <w:rsid w:val="00086832"/>
    <w:rsid w:val="00097A1B"/>
    <w:rsid w:val="000C7A94"/>
    <w:rsid w:val="000D08A8"/>
    <w:rsid w:val="000D2461"/>
    <w:rsid w:val="000D6E72"/>
    <w:rsid w:val="000E0C8D"/>
    <w:rsid w:val="000F087D"/>
    <w:rsid w:val="00105507"/>
    <w:rsid w:val="0011031C"/>
    <w:rsid w:val="001113E7"/>
    <w:rsid w:val="00111F77"/>
    <w:rsid w:val="0012172E"/>
    <w:rsid w:val="0015719D"/>
    <w:rsid w:val="0016492A"/>
    <w:rsid w:val="001678DC"/>
    <w:rsid w:val="00182AA8"/>
    <w:rsid w:val="001A3251"/>
    <w:rsid w:val="001B5AA2"/>
    <w:rsid w:val="001C4C80"/>
    <w:rsid w:val="001D6AF9"/>
    <w:rsid w:val="001F0E2A"/>
    <w:rsid w:val="0022096F"/>
    <w:rsid w:val="00230EB2"/>
    <w:rsid w:val="00237751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92E76"/>
    <w:rsid w:val="004A5449"/>
    <w:rsid w:val="004B28EF"/>
    <w:rsid w:val="004D4514"/>
    <w:rsid w:val="004D4704"/>
    <w:rsid w:val="005116E2"/>
    <w:rsid w:val="00523217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2EB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BF6584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38E9"/>
    <w:rsid w:val="00CC4BF4"/>
    <w:rsid w:val="00CC7CD7"/>
    <w:rsid w:val="00CD6B52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348FC"/>
    <w:rsid w:val="00E4580C"/>
    <w:rsid w:val="00E57779"/>
    <w:rsid w:val="00E60F56"/>
    <w:rsid w:val="00E7570F"/>
    <w:rsid w:val="00E906CB"/>
    <w:rsid w:val="00E94E9E"/>
    <w:rsid w:val="00E953AD"/>
    <w:rsid w:val="00EB1C30"/>
    <w:rsid w:val="00EB640D"/>
    <w:rsid w:val="00EB7499"/>
    <w:rsid w:val="00EE5DBD"/>
    <w:rsid w:val="00EF3899"/>
    <w:rsid w:val="00EF6710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4979"/>
    <w:rsid w:val="00FD6374"/>
    <w:rsid w:val="00FE0DBD"/>
    <w:rsid w:val="00FE1ECA"/>
    <w:rsid w:val="00FE6777"/>
    <w:rsid w:val="00FF360D"/>
    <w:rsid w:val="00FF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7BD9B-0080-447D-9DD5-6A29BDC0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2014.dot</Template>
  <TotalTime>2</TotalTime>
  <Pages>1</Pages>
  <Words>106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Администратор</cp:lastModifiedBy>
  <cp:revision>3</cp:revision>
  <cp:lastPrinted>2017-09-20T06:26:00Z</cp:lastPrinted>
  <dcterms:created xsi:type="dcterms:W3CDTF">2017-12-18T13:21:00Z</dcterms:created>
  <dcterms:modified xsi:type="dcterms:W3CDTF">2017-12-19T08:49:00Z</dcterms:modified>
</cp:coreProperties>
</file>