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="00B062EB">
        <w:rPr>
          <w:sz w:val="28"/>
          <w:szCs w:val="28"/>
        </w:rPr>
        <w:t>-</w:t>
      </w:r>
    </w:p>
    <w:p w:rsidR="00B062E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з</w:t>
      </w:r>
      <w:r w:rsidR="007A798B">
        <w:rPr>
          <w:sz w:val="28"/>
          <w:szCs w:val="28"/>
        </w:rPr>
        <w:t xml:space="preserve">ам. начальника </w:t>
      </w:r>
      <w:r>
        <w:rPr>
          <w:sz w:val="28"/>
          <w:szCs w:val="28"/>
        </w:rPr>
        <w:t xml:space="preserve">Нижне-Волжского </w:t>
      </w:r>
    </w:p>
    <w:p w:rsidR="007A798B" w:rsidRDefault="00B062E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межрегионального у</w:t>
      </w:r>
      <w:r w:rsidR="007A798B">
        <w:rPr>
          <w:sz w:val="28"/>
          <w:szCs w:val="28"/>
        </w:rPr>
        <w:t xml:space="preserve">правления </w:t>
      </w:r>
    </w:p>
    <w:p w:rsidR="00780023" w:rsidRPr="00FF360D" w:rsidRDefault="007A798B" w:rsidP="00B062EB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B062EB">
        <w:rPr>
          <w:sz w:val="28"/>
          <w:szCs w:val="28"/>
        </w:rPr>
        <w:t>20</w:t>
      </w:r>
      <w:r w:rsidRPr="00FF360D">
        <w:rPr>
          <w:sz w:val="28"/>
          <w:szCs w:val="28"/>
        </w:rPr>
        <w:t>»</w:t>
      </w:r>
      <w:r w:rsidR="00182AA8">
        <w:rPr>
          <w:sz w:val="28"/>
          <w:szCs w:val="28"/>
        </w:rPr>
        <w:t xml:space="preserve"> </w:t>
      </w:r>
      <w:r w:rsidR="00B062EB">
        <w:rPr>
          <w:sz w:val="28"/>
          <w:szCs w:val="28"/>
        </w:rPr>
        <w:t>сентября</w:t>
      </w:r>
      <w:r w:rsidR="00182AA8">
        <w:rPr>
          <w:sz w:val="28"/>
          <w:szCs w:val="28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086832">
        <w:rPr>
          <w:sz w:val="28"/>
          <w:szCs w:val="28"/>
        </w:rPr>
        <w:t>7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>автотранспортных средств</w:t>
      </w:r>
      <w:r w:rsidR="00B062EB">
        <w:rPr>
          <w:b/>
          <w:sz w:val="28"/>
          <w:szCs w:val="28"/>
        </w:rPr>
        <w:t>,</w:t>
      </w:r>
      <w:r w:rsidRPr="00923BEB">
        <w:rPr>
          <w:b/>
          <w:sz w:val="28"/>
          <w:szCs w:val="28"/>
        </w:rPr>
        <w:t xml:space="preserve"> перевозящих опасные грузы </w:t>
      </w:r>
      <w:r>
        <w:rPr>
          <w:b/>
          <w:sz w:val="28"/>
          <w:szCs w:val="28"/>
        </w:rPr>
        <w:t xml:space="preserve">на </w:t>
      </w:r>
      <w:r w:rsidR="00B062EB">
        <w:rPr>
          <w:b/>
          <w:sz w:val="28"/>
          <w:szCs w:val="28"/>
        </w:rPr>
        <w:t>октябрь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CC38E9">
        <w:rPr>
          <w:b/>
          <w:sz w:val="28"/>
          <w:szCs w:val="28"/>
        </w:rPr>
        <w:t>декабрь</w:t>
      </w:r>
      <w:r w:rsidR="00BE62C8">
        <w:rPr>
          <w:b/>
          <w:sz w:val="28"/>
          <w:szCs w:val="28"/>
        </w:rPr>
        <w:t xml:space="preserve"> </w:t>
      </w:r>
      <w:r w:rsidR="00D67B11">
        <w:rPr>
          <w:b/>
          <w:sz w:val="28"/>
          <w:szCs w:val="28"/>
        </w:rPr>
        <w:t>2017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B062EB" w:rsidRPr="0038256D" w:rsidTr="00B062EB">
        <w:trPr>
          <w:trHeight w:val="1227"/>
        </w:trPr>
        <w:tc>
          <w:tcPr>
            <w:tcW w:w="2662" w:type="dxa"/>
            <w:vAlign w:val="center"/>
          </w:tcPr>
          <w:p w:rsidR="00B062EB" w:rsidRPr="00B062EB" w:rsidRDefault="00B062EB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20.10.201</w:t>
            </w:r>
            <w:r w:rsidRPr="00B062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B062EB" w:rsidRPr="006E0547" w:rsidRDefault="00B062EB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B062EB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2EB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62EB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Нижне-Волжское межрегиональное управление</w:t>
            </w:r>
          </w:p>
          <w:p w:rsidR="00B062EB" w:rsidRPr="0038256D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государственного автодорожного надзора </w:t>
            </w:r>
          </w:p>
          <w:p w:rsidR="00B062EB" w:rsidRPr="0038256D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тел/факс: (8412) 56-09-98</w:t>
            </w:r>
          </w:p>
          <w:p w:rsidR="00B062EB" w:rsidRPr="00086832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</w:t>
            </w:r>
            <w:r w:rsidRPr="00B062EB">
              <w:rPr>
                <w:lang w:val="en-US"/>
              </w:rPr>
              <w:t xml:space="preserve"> </w:t>
            </w:r>
            <w:r w:rsidRPr="00B062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nvmugadn@mail.ru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:http://</w:t>
            </w:r>
            <w:r w:rsidRPr="00086832">
              <w:rPr>
                <w:lang w:val="en-US"/>
              </w:rPr>
              <w:t xml:space="preserve"> 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ugadn5813.tu.rostransnadzor.ru</w:t>
            </w:r>
          </w:p>
          <w:p w:rsidR="00B062EB" w:rsidRPr="0038256D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О.В.тел. (8412) 56-44-82</w:t>
            </w:r>
          </w:p>
          <w:p w:rsidR="00B062EB" w:rsidRPr="0038256D" w:rsidRDefault="00B062EB" w:rsidP="00E348F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Пойда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B062EB" w:rsidRPr="0038256D" w:rsidRDefault="00B062EB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B062EB" w:rsidRPr="0038256D" w:rsidTr="00086832">
        <w:trPr>
          <w:trHeight w:val="1161"/>
        </w:trPr>
        <w:tc>
          <w:tcPr>
            <w:tcW w:w="2662" w:type="dxa"/>
            <w:vAlign w:val="center"/>
          </w:tcPr>
          <w:p w:rsidR="00B062EB" w:rsidRPr="00B062EB" w:rsidRDefault="00B062EB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24.11.201</w:t>
            </w:r>
            <w:r w:rsidRPr="00B062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B062EB" w:rsidRPr="006E0547" w:rsidRDefault="00B062EB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B062EB" w:rsidRPr="0038256D" w:rsidRDefault="00B062EB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B062EB" w:rsidRPr="0038256D" w:rsidTr="00086832">
        <w:trPr>
          <w:trHeight w:val="1122"/>
        </w:trPr>
        <w:tc>
          <w:tcPr>
            <w:tcW w:w="2662" w:type="dxa"/>
            <w:vAlign w:val="center"/>
          </w:tcPr>
          <w:p w:rsidR="00B062EB" w:rsidRPr="00B062EB" w:rsidRDefault="00B062EB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08.12.201</w:t>
            </w:r>
            <w:r w:rsidRPr="00B062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B062EB" w:rsidRPr="006E0547" w:rsidRDefault="00B062EB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B062EB" w:rsidRPr="0038256D" w:rsidRDefault="00B062EB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B062EB" w:rsidRPr="0038256D" w:rsidTr="00086832">
        <w:trPr>
          <w:trHeight w:val="1122"/>
        </w:trPr>
        <w:tc>
          <w:tcPr>
            <w:tcW w:w="2662" w:type="dxa"/>
            <w:vAlign w:val="center"/>
          </w:tcPr>
          <w:p w:rsidR="00B062EB" w:rsidRDefault="00082BA8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B062EB">
              <w:rPr>
                <w:rFonts w:ascii="Times New Roman" w:hAnsi="Times New Roman" w:cs="Times New Roman"/>
                <w:sz w:val="26"/>
                <w:szCs w:val="26"/>
              </w:rPr>
              <w:t>.12.201</w:t>
            </w:r>
            <w:r w:rsidR="00B062EB" w:rsidRPr="00B062E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B062EB" w:rsidRPr="006E0547" w:rsidRDefault="00B062EB" w:rsidP="00923BEB">
            <w:pPr>
              <w:jc w:val="center"/>
              <w:rPr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B062EB" w:rsidRPr="0038256D" w:rsidRDefault="00B062EB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B062EB" w:rsidRDefault="00B062EB" w:rsidP="00B062EB">
      <w:pPr>
        <w:tabs>
          <w:tab w:val="left" w:pos="1438"/>
        </w:tabs>
        <w:spacing w:line="206" w:lineRule="exact"/>
        <w:rPr>
          <w:sz w:val="26"/>
          <w:szCs w:val="2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 xml:space="preserve">*Об изменениях графика (отмене или переносе заседания </w:t>
      </w:r>
      <w:r w:rsidR="00B062EB">
        <w:rPr>
          <w:sz w:val="26"/>
          <w:szCs w:val="26"/>
        </w:rPr>
        <w:t>Т</w:t>
      </w:r>
      <w:r w:rsidRPr="0038256D">
        <w:rPr>
          <w:sz w:val="26"/>
          <w:szCs w:val="26"/>
        </w:rPr>
        <w:t>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086832">
        <w:rPr>
          <w:sz w:val="26"/>
          <w:szCs w:val="26"/>
        </w:rPr>
        <w:t>Пойда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E9E" w:rsidRDefault="00E94E9E" w:rsidP="00BE62C8">
      <w:r>
        <w:separator/>
      </w:r>
    </w:p>
  </w:endnote>
  <w:endnote w:type="continuationSeparator" w:id="0">
    <w:p w:rsidR="00E94E9E" w:rsidRDefault="00E94E9E" w:rsidP="00BE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E9E" w:rsidRDefault="00E94E9E" w:rsidP="00BE62C8">
      <w:r>
        <w:separator/>
      </w:r>
    </w:p>
  </w:footnote>
  <w:footnote w:type="continuationSeparator" w:id="0">
    <w:p w:rsidR="00E94E9E" w:rsidRDefault="00E94E9E" w:rsidP="00BE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2BA8"/>
    <w:rsid w:val="00083577"/>
    <w:rsid w:val="00086832"/>
    <w:rsid w:val="00097A1B"/>
    <w:rsid w:val="000C7A94"/>
    <w:rsid w:val="000D08A8"/>
    <w:rsid w:val="000D2461"/>
    <w:rsid w:val="000D6E72"/>
    <w:rsid w:val="000E0C8D"/>
    <w:rsid w:val="000F087D"/>
    <w:rsid w:val="00105507"/>
    <w:rsid w:val="0011031C"/>
    <w:rsid w:val="001113E7"/>
    <w:rsid w:val="00111F77"/>
    <w:rsid w:val="0012172E"/>
    <w:rsid w:val="0015719D"/>
    <w:rsid w:val="0016492A"/>
    <w:rsid w:val="001678DC"/>
    <w:rsid w:val="00182AA8"/>
    <w:rsid w:val="001A3251"/>
    <w:rsid w:val="001B5AA2"/>
    <w:rsid w:val="001C4C80"/>
    <w:rsid w:val="001D6AF9"/>
    <w:rsid w:val="001F0E2A"/>
    <w:rsid w:val="0022096F"/>
    <w:rsid w:val="00230EB2"/>
    <w:rsid w:val="00237751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92E76"/>
    <w:rsid w:val="004A5449"/>
    <w:rsid w:val="004B28EF"/>
    <w:rsid w:val="004D4514"/>
    <w:rsid w:val="004D4704"/>
    <w:rsid w:val="005116E2"/>
    <w:rsid w:val="00523217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2EB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BF6584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38E9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348FC"/>
    <w:rsid w:val="00E4580C"/>
    <w:rsid w:val="00E57779"/>
    <w:rsid w:val="00E60F56"/>
    <w:rsid w:val="00E7570F"/>
    <w:rsid w:val="00E906CB"/>
    <w:rsid w:val="00E94E9E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4979"/>
    <w:rsid w:val="00FD6374"/>
    <w:rsid w:val="00FE0DBD"/>
    <w:rsid w:val="00FE1ECA"/>
    <w:rsid w:val="00FE6777"/>
    <w:rsid w:val="00FF360D"/>
    <w:rsid w:val="00FF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41C14E-19FC-4403-A50B-5AA0F85C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6D66F-8CBD-40D1-BBE3-D5B3B843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16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1</cp:lastModifiedBy>
  <cp:revision>5</cp:revision>
  <cp:lastPrinted>2017-09-20T06:26:00Z</cp:lastPrinted>
  <dcterms:created xsi:type="dcterms:W3CDTF">2017-09-20T06:18:00Z</dcterms:created>
  <dcterms:modified xsi:type="dcterms:W3CDTF">2017-09-20T06:37:00Z</dcterms:modified>
</cp:coreProperties>
</file>